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77729" w:rsidRPr="00F80995" w:rsidRDefault="00777729">
      <w:pPr>
        <w:pStyle w:val="Header"/>
        <w:rPr>
          <w:rFonts w:cs="Calibri"/>
          <w:sz w:val="20"/>
          <w:szCs w:val="20"/>
          <w:lang w:val="ro-RO"/>
        </w:rPr>
      </w:pPr>
    </w:p>
    <w:p w:rsidR="00777729" w:rsidRPr="00F80995" w:rsidRDefault="00777729">
      <w:pPr>
        <w:pStyle w:val="Header"/>
        <w:rPr>
          <w:rFonts w:cs="Calibri"/>
          <w:sz w:val="20"/>
          <w:szCs w:val="20"/>
          <w:lang w:val="ro-RO"/>
        </w:rPr>
      </w:pPr>
      <w:r w:rsidRPr="00F80995">
        <w:rPr>
          <w:rFonts w:cs="Calibri"/>
          <w:sz w:val="20"/>
          <w:szCs w:val="20"/>
          <w:lang w:val="ro-RO"/>
        </w:rPr>
        <w:t xml:space="preserve">ŞCOALA </w:t>
      </w:r>
      <w:r w:rsidR="00F80995">
        <w:rPr>
          <w:rFonts w:cs="Calibri"/>
          <w:sz w:val="20"/>
          <w:szCs w:val="20"/>
          <w:lang w:val="ro-RO"/>
        </w:rPr>
        <w:t>GIMNAZIALĂ</w:t>
      </w:r>
      <w:r w:rsidRPr="00F80995">
        <w:rPr>
          <w:rFonts w:cs="Calibri"/>
          <w:sz w:val="20"/>
          <w:szCs w:val="20"/>
          <w:lang w:val="ro-RO"/>
        </w:rPr>
        <w:t xml:space="preserve"> “</w:t>
      </w:r>
      <w:r w:rsidRPr="00F80995">
        <w:rPr>
          <w:lang w:val="ro-RO"/>
        </w:rPr>
        <w:t>LÁSZLÓ LUKÁCS” - ILIENI</w:t>
      </w:r>
    </w:p>
    <w:p w:rsidR="00777729" w:rsidRPr="00F80995" w:rsidRDefault="00777729">
      <w:pPr>
        <w:spacing w:line="220" w:lineRule="exact"/>
        <w:rPr>
          <w:rFonts w:ascii="Calibri" w:hAnsi="Calibri" w:cs="Calibri"/>
          <w:sz w:val="18"/>
          <w:szCs w:val="18"/>
          <w:lang w:val="ro-RO"/>
        </w:rPr>
      </w:pPr>
    </w:p>
    <w:p w:rsidR="00777729" w:rsidRPr="00F80995" w:rsidRDefault="00777729">
      <w:pPr>
        <w:spacing w:line="220" w:lineRule="exact"/>
        <w:rPr>
          <w:rFonts w:ascii="Palatino Linotype" w:hAnsi="Palatino Linotype"/>
          <w:sz w:val="18"/>
          <w:szCs w:val="18"/>
          <w:lang w:val="ro-RO"/>
        </w:rPr>
      </w:pPr>
    </w:p>
    <w:p w:rsidR="00777729" w:rsidRPr="00F80995" w:rsidRDefault="00777729">
      <w:pPr>
        <w:spacing w:line="220" w:lineRule="exact"/>
        <w:rPr>
          <w:rFonts w:ascii="Palatino Linotype" w:hAnsi="Palatino Linotype"/>
          <w:sz w:val="18"/>
          <w:szCs w:val="18"/>
          <w:lang w:val="ro-RO"/>
        </w:rPr>
      </w:pPr>
    </w:p>
    <w:p w:rsidR="00777729" w:rsidRPr="00F80995" w:rsidRDefault="00777729">
      <w:pPr>
        <w:jc w:val="center"/>
        <w:rPr>
          <w:sz w:val="18"/>
          <w:szCs w:val="18"/>
          <w:lang w:val="ro-RO"/>
        </w:rPr>
      </w:pPr>
    </w:p>
    <w:p w:rsidR="00777729" w:rsidRPr="00F80995" w:rsidRDefault="00777729">
      <w:pPr>
        <w:jc w:val="center"/>
        <w:rPr>
          <w:rFonts w:ascii="Calibri" w:hAnsi="Calibri" w:cs="Calibri"/>
          <w:b/>
          <w:sz w:val="20"/>
          <w:szCs w:val="20"/>
          <w:lang w:val="ro-RO"/>
        </w:rPr>
      </w:pPr>
      <w:r w:rsidRPr="00F80995">
        <w:rPr>
          <w:rFonts w:ascii="Calibri" w:hAnsi="Calibri" w:cs="Calibri"/>
          <w:b/>
          <w:sz w:val="20"/>
          <w:szCs w:val="20"/>
          <w:lang w:val="ro-RO"/>
        </w:rPr>
        <w:t>PROGRAMUL ACTIVITĂȚILOR PENTRU</w:t>
      </w:r>
      <w:r w:rsidR="006F1EC8" w:rsidRPr="00F80995">
        <w:rPr>
          <w:rFonts w:ascii="Calibri" w:hAnsi="Calibri" w:cs="Calibri"/>
          <w:b/>
          <w:sz w:val="20"/>
          <w:szCs w:val="20"/>
          <w:lang w:val="ro-RO"/>
        </w:rPr>
        <w:t xml:space="preserve"> SĂPTĂMÂNA “</w:t>
      </w:r>
      <w:r w:rsidR="00F80995">
        <w:rPr>
          <w:rFonts w:ascii="Calibri" w:hAnsi="Calibri" w:cs="Calibri"/>
          <w:b/>
          <w:sz w:val="20"/>
          <w:szCs w:val="20"/>
          <w:lang w:val="ro-RO"/>
        </w:rPr>
        <w:t>Să ştii mai mult, să fii mai bun</w:t>
      </w:r>
      <w:r w:rsidR="002345CA">
        <w:rPr>
          <w:rFonts w:ascii="Calibri" w:hAnsi="Calibri" w:cs="Calibri"/>
          <w:b/>
          <w:sz w:val="20"/>
          <w:szCs w:val="20"/>
          <w:lang w:val="ro-RO"/>
        </w:rPr>
        <w:t>”, 23- 227 octombrie 2017</w:t>
      </w:r>
    </w:p>
    <w:p w:rsidR="00D90116" w:rsidRPr="00F80995" w:rsidRDefault="00D90116">
      <w:pPr>
        <w:jc w:val="center"/>
        <w:rPr>
          <w:rFonts w:ascii="Calibri" w:hAnsi="Calibri" w:cs="Calibri"/>
          <w:b/>
          <w:sz w:val="20"/>
          <w:szCs w:val="20"/>
          <w:lang w:val="ro-RO"/>
        </w:rPr>
      </w:pPr>
      <w:r w:rsidRPr="00F80995">
        <w:rPr>
          <w:rFonts w:ascii="Calibri" w:hAnsi="Calibri" w:cs="Calibri"/>
          <w:b/>
          <w:sz w:val="20"/>
          <w:szCs w:val="20"/>
          <w:lang w:val="ro-RO"/>
        </w:rPr>
        <w:t>CLASELE I-IV</w:t>
      </w:r>
      <w:r w:rsidR="002345CA">
        <w:rPr>
          <w:rFonts w:ascii="Calibri" w:hAnsi="Calibri" w:cs="Calibri"/>
          <w:b/>
          <w:sz w:val="20"/>
          <w:szCs w:val="20"/>
          <w:lang w:val="ro-RO"/>
        </w:rPr>
        <w:t xml:space="preserve"> </w:t>
      </w:r>
      <w:r w:rsidRPr="00F80995">
        <w:rPr>
          <w:rFonts w:ascii="Calibri" w:hAnsi="Calibri" w:cs="Calibri"/>
          <w:b/>
          <w:sz w:val="20"/>
          <w:szCs w:val="20"/>
          <w:lang w:val="ro-RO"/>
        </w:rPr>
        <w:t>, ILIENI</w:t>
      </w:r>
    </w:p>
    <w:p w:rsidR="00777729" w:rsidRPr="00F80995" w:rsidRDefault="00777729">
      <w:pPr>
        <w:jc w:val="center"/>
        <w:rPr>
          <w:rFonts w:ascii="Calibri" w:hAnsi="Calibri" w:cs="Calibri"/>
          <w:b/>
          <w:sz w:val="20"/>
          <w:szCs w:val="20"/>
          <w:lang w:val="ro-RO"/>
        </w:rPr>
      </w:pPr>
    </w:p>
    <w:p w:rsidR="00777729" w:rsidRPr="00F80995" w:rsidRDefault="00777729">
      <w:pPr>
        <w:rPr>
          <w:rFonts w:ascii="Calibri" w:hAnsi="Calibri" w:cs="Calibri"/>
          <w:sz w:val="20"/>
          <w:szCs w:val="20"/>
          <w:lang w:val="ro-RO"/>
        </w:rPr>
      </w:pPr>
    </w:p>
    <w:tbl>
      <w:tblPr>
        <w:tblW w:w="1386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236"/>
        <w:gridCol w:w="990"/>
        <w:gridCol w:w="1179"/>
        <w:gridCol w:w="1335"/>
        <w:gridCol w:w="2130"/>
        <w:gridCol w:w="1365"/>
        <w:gridCol w:w="1121"/>
        <w:gridCol w:w="1429"/>
        <w:gridCol w:w="1944"/>
        <w:gridCol w:w="1134"/>
      </w:tblGrid>
      <w:tr w:rsidR="00777729" w:rsidRPr="00F80995" w:rsidTr="007C3889">
        <w:trPr>
          <w:trHeight w:val="1054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729" w:rsidRPr="00F80995" w:rsidRDefault="00777729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F80995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Ziua/ data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729" w:rsidRPr="00F80995" w:rsidRDefault="00777729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F80995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Interval orar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729" w:rsidRPr="00F80995" w:rsidRDefault="00777729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F80995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Titlul activităţii</w:t>
            </w:r>
          </w:p>
          <w:p w:rsidR="00777729" w:rsidRPr="00F80995" w:rsidRDefault="00777729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729" w:rsidRPr="00F80995" w:rsidRDefault="00777729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F80995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Tipul activităţii</w:t>
            </w:r>
          </w:p>
          <w:p w:rsidR="00777729" w:rsidRPr="00F80995" w:rsidRDefault="00777729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729" w:rsidRPr="00F80995" w:rsidRDefault="00777729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F80995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Modalitate de organizare/ desfăşurare</w:t>
            </w:r>
          </w:p>
          <w:p w:rsidR="00777729" w:rsidRPr="00F80995" w:rsidRDefault="00777729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729" w:rsidRPr="00F80995" w:rsidRDefault="00777729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F80995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Loc de desfăşurare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729" w:rsidRPr="00F80995" w:rsidRDefault="00777729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F80995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Participanţi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729" w:rsidRPr="00F80995" w:rsidRDefault="00777729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F80995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Coordonatori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729" w:rsidRPr="00F80995" w:rsidRDefault="00777729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F80995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Instituţii partenere </w:t>
            </w:r>
          </w:p>
          <w:p w:rsidR="00777729" w:rsidRPr="00F80995" w:rsidRDefault="00777729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F80995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(dacă e cazul)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729" w:rsidRPr="00F80995" w:rsidRDefault="00777729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F80995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Alte precizări</w:t>
            </w:r>
          </w:p>
        </w:tc>
      </w:tr>
      <w:tr w:rsidR="00777729" w:rsidRPr="00F80995" w:rsidTr="007C3889"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3247" w:rsidRPr="007C3889" w:rsidRDefault="00413247">
            <w:pPr>
              <w:snapToGrid w:val="0"/>
              <w:jc w:val="center"/>
              <w:rPr>
                <w:rFonts w:ascii="Calibri" w:hAnsi="Calibri" w:cs="Calibri"/>
                <w:bCs/>
                <w:sz w:val="20"/>
                <w:szCs w:val="20"/>
                <w:lang w:val="ro-RO"/>
              </w:rPr>
            </w:pPr>
            <w:r w:rsidRPr="007C3889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LUNI</w:t>
            </w:r>
          </w:p>
          <w:p w:rsidR="00413247" w:rsidRDefault="002345CA">
            <w:pPr>
              <w:snapToGrid w:val="0"/>
              <w:jc w:val="center"/>
              <w:rPr>
                <w:rFonts w:ascii="Calibri" w:hAnsi="Calibri" w:cs="Calibri"/>
                <w:bCs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Marți</w:t>
            </w:r>
          </w:p>
          <w:p w:rsidR="002345CA" w:rsidRDefault="002345CA">
            <w:pPr>
              <w:snapToGrid w:val="0"/>
              <w:jc w:val="center"/>
              <w:rPr>
                <w:rFonts w:ascii="Calibri" w:hAnsi="Calibri" w:cs="Calibri"/>
                <w:bCs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Miercuri</w:t>
            </w:r>
          </w:p>
          <w:p w:rsidR="002345CA" w:rsidRPr="007C3889" w:rsidRDefault="002345CA">
            <w:pPr>
              <w:snapToGrid w:val="0"/>
              <w:jc w:val="center"/>
              <w:rPr>
                <w:rFonts w:ascii="Calibri" w:hAnsi="Calibri" w:cs="Calibri"/>
                <w:bCs/>
                <w:sz w:val="20"/>
                <w:szCs w:val="20"/>
                <w:lang w:val="ro-RO"/>
              </w:rPr>
            </w:pPr>
          </w:p>
          <w:p w:rsidR="00777729" w:rsidRPr="007C3889" w:rsidRDefault="00777729">
            <w:pPr>
              <w:snapToGrid w:val="0"/>
              <w:jc w:val="center"/>
              <w:rPr>
                <w:rFonts w:ascii="Calibri" w:hAnsi="Calibri" w:cs="Calibri"/>
                <w:bCs/>
                <w:sz w:val="20"/>
                <w:szCs w:val="20"/>
                <w:lang w:val="ro-R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643A" w:rsidRPr="007C3889" w:rsidRDefault="002345CA" w:rsidP="00D1643A">
            <w:pPr>
              <w:snapToGrid w:val="0"/>
              <w:jc w:val="center"/>
              <w:rPr>
                <w:rFonts w:ascii="Calibri" w:hAnsi="Calibri" w:cs="Calibri"/>
                <w:bCs/>
                <w:i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Cs/>
                <w:i/>
                <w:sz w:val="20"/>
                <w:szCs w:val="20"/>
                <w:lang w:val="ro-RO"/>
              </w:rPr>
              <w:t>72 de ore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5CA" w:rsidRDefault="002345CA">
            <w:pPr>
              <w:snapToGrid w:val="0"/>
              <w:jc w:val="center"/>
              <w:rPr>
                <w:rFonts w:ascii="Calibri" w:hAnsi="Calibri" w:cs="Calibri"/>
                <w:bCs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Tabără de educație</w:t>
            </w:r>
          </w:p>
          <w:p w:rsidR="00777729" w:rsidRPr="007C3889" w:rsidRDefault="002345CA">
            <w:pPr>
              <w:snapToGrid w:val="0"/>
              <w:jc w:val="center"/>
              <w:rPr>
                <w:rFonts w:ascii="Calibri" w:hAnsi="Calibri" w:cs="Calibri"/>
                <w:bCs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Să cunoaștem pădurea toamna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729" w:rsidRPr="007C3889" w:rsidRDefault="002345CA">
            <w:pPr>
              <w:snapToGrid w:val="0"/>
              <w:jc w:val="center"/>
              <w:rPr>
                <w:rFonts w:ascii="Calibri" w:hAnsi="Calibri" w:cs="Calibri"/>
                <w:bCs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Activități  educative, jocuri în aer liber, </w:t>
            </w:r>
            <w:r w:rsidR="00186A1B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programe de abilități practice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729" w:rsidRPr="007C3889" w:rsidRDefault="00186A1B">
            <w:pPr>
              <w:snapToGrid w:val="0"/>
              <w:jc w:val="center"/>
              <w:rPr>
                <w:rFonts w:ascii="Calibri" w:hAnsi="Calibri" w:cs="Calibri"/>
                <w:bCs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Această tabără a fost organizată cu sprijinul părinților, pentru aprofundarea cunoștințelorb dobândite în clasă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729" w:rsidRPr="007C3889" w:rsidRDefault="00186A1B">
            <w:pPr>
              <w:snapToGrid w:val="0"/>
              <w:jc w:val="center"/>
              <w:rPr>
                <w:rFonts w:ascii="Calibri" w:hAnsi="Calibri" w:cs="Calibri"/>
                <w:bCs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Șugaș Băi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729" w:rsidRPr="007C3889" w:rsidRDefault="00186A1B">
            <w:pPr>
              <w:snapToGrid w:val="0"/>
              <w:jc w:val="center"/>
              <w:rPr>
                <w:rFonts w:ascii="Calibri" w:hAnsi="Calibri" w:cs="Calibri"/>
                <w:bCs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ClaseleI-IV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729" w:rsidRPr="007C3889" w:rsidRDefault="00186A1B">
            <w:pPr>
              <w:snapToGrid w:val="0"/>
              <w:jc w:val="center"/>
              <w:rPr>
                <w:rFonts w:ascii="Calibri" w:hAnsi="Calibri" w:cs="Calibri"/>
                <w:bCs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Învățătorii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729" w:rsidRPr="00F80995" w:rsidRDefault="00777729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7729" w:rsidRPr="00F80995" w:rsidRDefault="00777729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2345CA" w:rsidRPr="00F80995" w:rsidTr="007C3889"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345CA" w:rsidRDefault="002345CA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sz w:val="20"/>
                <w:szCs w:val="20"/>
                <w:lang w:val="ro-RO"/>
              </w:rPr>
              <w:t xml:space="preserve">JOI             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5CA" w:rsidRPr="00F80995" w:rsidRDefault="002345CA">
            <w:pPr>
              <w:snapToGrid w:val="0"/>
              <w:rPr>
                <w:rFonts w:ascii="Calibri" w:hAnsi="Calibri" w:cs="Calibri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sz w:val="20"/>
                <w:szCs w:val="20"/>
                <w:lang w:val="ro-RO"/>
              </w:rPr>
              <w:t>8-12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5CA" w:rsidRPr="0037620C" w:rsidRDefault="002345CA">
            <w:pPr>
              <w:snapToGrid w:val="0"/>
              <w:rPr>
                <w:rFonts w:ascii="Calibri" w:hAnsi="Calibri" w:cs="Calibri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sz w:val="20"/>
                <w:szCs w:val="20"/>
                <w:lang w:val="ro-RO"/>
              </w:rPr>
              <w:t>Ziua Basmului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5CA" w:rsidRPr="00F80995" w:rsidRDefault="002345CA">
            <w:pPr>
              <w:snapToGrid w:val="0"/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5CA" w:rsidRPr="00F80995" w:rsidRDefault="002345CA" w:rsidP="00C37AC9">
            <w:pPr>
              <w:snapToGrid w:val="0"/>
              <w:rPr>
                <w:rFonts w:ascii="Calibri" w:hAnsi="Calibri" w:cs="Calibri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sz w:val="20"/>
                <w:szCs w:val="20"/>
                <w:lang w:val="ro-RO"/>
              </w:rPr>
              <w:t>Realizarea teatrului de păpuși și jocuri dramatice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5CA" w:rsidRPr="00F80995" w:rsidRDefault="002345CA" w:rsidP="005C6617">
            <w:pPr>
              <w:snapToGrid w:val="0"/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5CA" w:rsidRDefault="002345CA">
            <w:pPr>
              <w:snapToGrid w:val="0"/>
              <w:rPr>
                <w:rFonts w:ascii="Calibri" w:hAnsi="Calibri" w:cs="Calibri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sz w:val="20"/>
                <w:szCs w:val="20"/>
                <w:lang w:val="ro-RO"/>
              </w:rPr>
              <w:t>Elevii claselor I-IV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5CA" w:rsidRDefault="002345CA">
            <w:pPr>
              <w:snapToGrid w:val="0"/>
              <w:rPr>
                <w:rFonts w:ascii="Calibri" w:hAnsi="Calibri" w:cs="Calibri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sz w:val="20"/>
                <w:szCs w:val="20"/>
                <w:lang w:val="ro-RO"/>
              </w:rPr>
              <w:t>Cadrele didactice din ciclul primar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5CA" w:rsidRDefault="002345CA">
            <w:pPr>
              <w:snapToGrid w:val="0"/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5CA" w:rsidRPr="00F80995" w:rsidRDefault="002345CA">
            <w:pPr>
              <w:snapToGrid w:val="0"/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  <w:tr w:rsidR="002345CA" w:rsidRPr="00F80995" w:rsidTr="007C3889"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345CA" w:rsidRPr="007C3889" w:rsidRDefault="002345CA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7C3889">
              <w:rPr>
                <w:rFonts w:ascii="Calibri" w:hAnsi="Calibri" w:cs="Calibri"/>
                <w:sz w:val="20"/>
                <w:szCs w:val="20"/>
                <w:lang w:val="ro-RO"/>
              </w:rPr>
              <w:t xml:space="preserve">VINERI       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5CA" w:rsidRPr="007C3889" w:rsidRDefault="002345CA">
            <w:pPr>
              <w:snapToGrid w:val="0"/>
              <w:rPr>
                <w:rFonts w:ascii="Calibri" w:hAnsi="Calibri" w:cs="Calibri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sz w:val="20"/>
                <w:szCs w:val="20"/>
                <w:lang w:val="ro-RO"/>
              </w:rPr>
              <w:t>8-12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5CA" w:rsidRPr="007C3889" w:rsidRDefault="002345CA">
            <w:pPr>
              <w:snapToGrid w:val="0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7C3889">
              <w:rPr>
                <w:rFonts w:ascii="Calibri" w:hAnsi="Calibri" w:cs="Calibri"/>
                <w:sz w:val="20"/>
                <w:szCs w:val="20"/>
                <w:lang w:val="ro-RO"/>
              </w:rPr>
              <w:t>ZI CU ACTIVITĂTI SPORTIVE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5CA" w:rsidRPr="007C3889" w:rsidRDefault="002345CA">
            <w:pPr>
              <w:snapToGrid w:val="0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7C3889">
              <w:rPr>
                <w:rFonts w:ascii="Calibri" w:hAnsi="Calibri" w:cs="Calibri"/>
                <w:sz w:val="20"/>
                <w:szCs w:val="20"/>
                <w:lang w:val="ro-RO"/>
              </w:rPr>
              <w:t>SPORT ȘI JOCURI DIDACTICE-EDUCATIVE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5CA" w:rsidRPr="007C3889" w:rsidRDefault="002345CA" w:rsidP="006F1EC8">
            <w:pPr>
              <w:snapToGrid w:val="0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7C3889">
              <w:rPr>
                <w:rFonts w:ascii="Calibri" w:hAnsi="Calibri" w:cs="Calibri"/>
                <w:sz w:val="20"/>
                <w:szCs w:val="20"/>
                <w:lang w:val="ro-RO"/>
              </w:rPr>
              <w:t>Realizarea unor jocuri și concursuri atractive și distractive sportive și educative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5CA" w:rsidRPr="007C3889" w:rsidRDefault="002345CA">
            <w:pPr>
              <w:snapToGrid w:val="0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7C3889">
              <w:rPr>
                <w:rFonts w:ascii="Calibri" w:hAnsi="Calibri" w:cs="Calibri"/>
                <w:sz w:val="20"/>
                <w:szCs w:val="20"/>
                <w:lang w:val="ro-RO"/>
              </w:rPr>
              <w:t>Curtea școlii și terenul de joc,</w:t>
            </w:r>
            <w:r>
              <w:rPr>
                <w:rFonts w:ascii="Calibri" w:hAnsi="Calibri" w:cs="Calibri"/>
                <w:sz w:val="20"/>
                <w:szCs w:val="20"/>
                <w:lang w:val="ro-RO"/>
              </w:rPr>
              <w:t xml:space="preserve"> </w:t>
            </w:r>
            <w:r w:rsidRPr="007C3889">
              <w:rPr>
                <w:rFonts w:ascii="Calibri" w:hAnsi="Calibri" w:cs="Calibri"/>
                <w:sz w:val="20"/>
                <w:szCs w:val="20"/>
                <w:lang w:val="ro-RO"/>
              </w:rPr>
              <w:t>terenul de sport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5CA" w:rsidRPr="007C3889" w:rsidRDefault="002345CA">
            <w:pPr>
              <w:snapToGrid w:val="0"/>
              <w:rPr>
                <w:rFonts w:ascii="Calibri" w:hAnsi="Calibri" w:cs="Calibri"/>
                <w:sz w:val="20"/>
                <w:szCs w:val="20"/>
                <w:lang w:val="ro-RO"/>
              </w:rPr>
            </w:pPr>
            <w:r w:rsidRPr="007C3889">
              <w:rPr>
                <w:rFonts w:ascii="Calibri" w:hAnsi="Calibri" w:cs="Calibri"/>
                <w:sz w:val="20"/>
                <w:szCs w:val="20"/>
                <w:lang w:val="ro-RO"/>
              </w:rPr>
              <w:t xml:space="preserve">Toţi elevii </w:t>
            </w:r>
            <w:r>
              <w:rPr>
                <w:rFonts w:ascii="Calibri" w:hAnsi="Calibri" w:cs="Calibri"/>
                <w:sz w:val="20"/>
                <w:szCs w:val="20"/>
                <w:lang w:val="ro-RO"/>
              </w:rPr>
              <w:t xml:space="preserve">claselor primare 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5CA" w:rsidRPr="007C3889" w:rsidRDefault="002345CA">
            <w:pPr>
              <w:snapToGrid w:val="0"/>
              <w:rPr>
                <w:rFonts w:ascii="Calibri" w:hAnsi="Calibri" w:cs="Calibri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sz w:val="20"/>
                <w:szCs w:val="20"/>
                <w:lang w:val="ro-RO"/>
              </w:rPr>
              <w:t>învățătorii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45CA" w:rsidRPr="007C3889" w:rsidRDefault="002345CA">
            <w:pPr>
              <w:snapToGrid w:val="0"/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45CA" w:rsidRPr="00F80995" w:rsidRDefault="002345CA">
            <w:pPr>
              <w:snapToGrid w:val="0"/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</w:tbl>
    <w:p w:rsidR="007C3889" w:rsidRDefault="007C3889" w:rsidP="00D90116">
      <w:pPr>
        <w:rPr>
          <w:rFonts w:ascii="Calibri" w:hAnsi="Calibri" w:cs="Calibri"/>
          <w:sz w:val="20"/>
          <w:szCs w:val="20"/>
          <w:lang w:val="ro-RO"/>
        </w:rPr>
      </w:pPr>
    </w:p>
    <w:p w:rsidR="006113D5" w:rsidRPr="00F80995" w:rsidRDefault="00186A1B" w:rsidP="00D90116">
      <w:pPr>
        <w:rPr>
          <w:rFonts w:ascii="Calibri" w:hAnsi="Calibri" w:cs="Calibri"/>
          <w:sz w:val="20"/>
          <w:szCs w:val="20"/>
          <w:lang w:val="ro-RO"/>
        </w:rPr>
      </w:pPr>
      <w:r>
        <w:rPr>
          <w:rFonts w:ascii="Calibri" w:hAnsi="Calibri" w:cs="Calibri"/>
          <w:sz w:val="20"/>
          <w:szCs w:val="20"/>
          <w:lang w:val="ro-RO"/>
        </w:rPr>
        <w:t>ÎNTOCMIT: Mezei Iringó, S</w:t>
      </w:r>
      <w:bookmarkStart w:id="0" w:name="_GoBack"/>
      <w:bookmarkEnd w:id="0"/>
      <w:r w:rsidR="002345CA">
        <w:rPr>
          <w:rFonts w:ascii="Calibri" w:hAnsi="Calibri" w:cs="Calibri"/>
          <w:sz w:val="20"/>
          <w:szCs w:val="20"/>
          <w:lang w:val="ro-RO"/>
        </w:rPr>
        <w:t>zabó Réka, Horváth Enikő</w:t>
      </w:r>
    </w:p>
    <w:sectPr w:rsidR="006113D5" w:rsidRPr="00F80995" w:rsidSect="007C3889">
      <w:pgSz w:w="15840" w:h="12240" w:orient="landscape"/>
      <w:pgMar w:top="993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116"/>
    <w:rsid w:val="0001547D"/>
    <w:rsid w:val="000B07A7"/>
    <w:rsid w:val="000C2799"/>
    <w:rsid w:val="000C67CE"/>
    <w:rsid w:val="000F29FA"/>
    <w:rsid w:val="000F2B38"/>
    <w:rsid w:val="00186A1B"/>
    <w:rsid w:val="0022284F"/>
    <w:rsid w:val="002345CA"/>
    <w:rsid w:val="00240A12"/>
    <w:rsid w:val="002D6161"/>
    <w:rsid w:val="002D658F"/>
    <w:rsid w:val="00356225"/>
    <w:rsid w:val="0037620C"/>
    <w:rsid w:val="00413247"/>
    <w:rsid w:val="004240C1"/>
    <w:rsid w:val="004740C4"/>
    <w:rsid w:val="004D634C"/>
    <w:rsid w:val="00506E60"/>
    <w:rsid w:val="005942CB"/>
    <w:rsid w:val="005C6617"/>
    <w:rsid w:val="005E35F2"/>
    <w:rsid w:val="006113D5"/>
    <w:rsid w:val="006248D9"/>
    <w:rsid w:val="006744C7"/>
    <w:rsid w:val="006A1389"/>
    <w:rsid w:val="006F1EC8"/>
    <w:rsid w:val="0076643F"/>
    <w:rsid w:val="00777729"/>
    <w:rsid w:val="007B42B9"/>
    <w:rsid w:val="007C3889"/>
    <w:rsid w:val="007F0408"/>
    <w:rsid w:val="007F2CC5"/>
    <w:rsid w:val="0081351B"/>
    <w:rsid w:val="00877CC2"/>
    <w:rsid w:val="00902CBC"/>
    <w:rsid w:val="009843AE"/>
    <w:rsid w:val="00A40E85"/>
    <w:rsid w:val="00A67F82"/>
    <w:rsid w:val="00A72E4D"/>
    <w:rsid w:val="00B20BE4"/>
    <w:rsid w:val="00B444F3"/>
    <w:rsid w:val="00B72AC0"/>
    <w:rsid w:val="00BD0A6D"/>
    <w:rsid w:val="00C30FCD"/>
    <w:rsid w:val="00C544A6"/>
    <w:rsid w:val="00C87C7E"/>
    <w:rsid w:val="00CF1150"/>
    <w:rsid w:val="00CF4858"/>
    <w:rsid w:val="00D1643A"/>
    <w:rsid w:val="00D625DE"/>
    <w:rsid w:val="00D90116"/>
    <w:rsid w:val="00E06542"/>
    <w:rsid w:val="00F60462"/>
    <w:rsid w:val="00F61F2B"/>
    <w:rsid w:val="00F809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E4D"/>
    <w:pPr>
      <w:suppressAutoHyphens/>
    </w:pPr>
    <w:rPr>
      <w:sz w:val="24"/>
      <w:szCs w:val="24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ekezdsalapbettpusa1">
    <w:name w:val="Bekezdés alapbetűtípusa1"/>
    <w:rsid w:val="00A72E4D"/>
  </w:style>
  <w:style w:type="character" w:customStyle="1" w:styleId="CharChar">
    <w:name w:val="Char Char"/>
    <w:rsid w:val="00A72E4D"/>
    <w:rPr>
      <w:rFonts w:ascii="Calibri" w:eastAsia="Calibri" w:hAnsi="Calibri"/>
      <w:sz w:val="22"/>
      <w:szCs w:val="22"/>
    </w:rPr>
  </w:style>
  <w:style w:type="paragraph" w:customStyle="1" w:styleId="Cmsor">
    <w:name w:val="Címsor"/>
    <w:basedOn w:val="Normal"/>
    <w:next w:val="BodyText"/>
    <w:rsid w:val="00A72E4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BodyText">
    <w:name w:val="Body Text"/>
    <w:basedOn w:val="Normal"/>
    <w:rsid w:val="00A72E4D"/>
    <w:pPr>
      <w:spacing w:after="120"/>
    </w:pPr>
  </w:style>
  <w:style w:type="paragraph" w:styleId="List">
    <w:name w:val="List"/>
    <w:basedOn w:val="BodyText"/>
    <w:rsid w:val="00A72E4D"/>
    <w:rPr>
      <w:rFonts w:cs="Mangal"/>
    </w:rPr>
  </w:style>
  <w:style w:type="paragraph" w:customStyle="1" w:styleId="Felirat">
    <w:name w:val="Felirat"/>
    <w:basedOn w:val="Normal"/>
    <w:rsid w:val="00A72E4D"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al"/>
    <w:rsid w:val="00A72E4D"/>
    <w:pPr>
      <w:suppressLineNumbers/>
    </w:pPr>
    <w:rPr>
      <w:rFonts w:cs="Mangal"/>
    </w:rPr>
  </w:style>
  <w:style w:type="paragraph" w:styleId="Header">
    <w:name w:val="header"/>
    <w:basedOn w:val="Normal"/>
    <w:rsid w:val="00A72E4D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paragraph" w:customStyle="1" w:styleId="Tblzattartalom">
    <w:name w:val="Táblázattartalom"/>
    <w:basedOn w:val="Normal"/>
    <w:rsid w:val="00A72E4D"/>
    <w:pPr>
      <w:suppressLineNumbers/>
    </w:pPr>
  </w:style>
  <w:style w:type="paragraph" w:customStyle="1" w:styleId="Tblzatfejlc">
    <w:name w:val="Táblázatfejléc"/>
    <w:basedOn w:val="Tblzattartalom"/>
    <w:rsid w:val="00A72E4D"/>
    <w:pPr>
      <w:jc w:val="center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40C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240C1"/>
    <w:rPr>
      <w:rFonts w:ascii="Tahoma" w:hAnsi="Tahoma" w:cs="Tahoma"/>
      <w:sz w:val="16"/>
      <w:szCs w:val="16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E4D"/>
    <w:pPr>
      <w:suppressAutoHyphens/>
    </w:pPr>
    <w:rPr>
      <w:sz w:val="24"/>
      <w:szCs w:val="24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ekezdsalapbettpusa1">
    <w:name w:val="Bekezdés alapbetűtípusa1"/>
    <w:rsid w:val="00A72E4D"/>
  </w:style>
  <w:style w:type="character" w:customStyle="1" w:styleId="CharChar">
    <w:name w:val="Char Char"/>
    <w:rsid w:val="00A72E4D"/>
    <w:rPr>
      <w:rFonts w:ascii="Calibri" w:eastAsia="Calibri" w:hAnsi="Calibri"/>
      <w:sz w:val="22"/>
      <w:szCs w:val="22"/>
    </w:rPr>
  </w:style>
  <w:style w:type="paragraph" w:customStyle="1" w:styleId="Cmsor">
    <w:name w:val="Címsor"/>
    <w:basedOn w:val="Normal"/>
    <w:next w:val="BodyText"/>
    <w:rsid w:val="00A72E4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BodyText">
    <w:name w:val="Body Text"/>
    <w:basedOn w:val="Normal"/>
    <w:rsid w:val="00A72E4D"/>
    <w:pPr>
      <w:spacing w:after="120"/>
    </w:pPr>
  </w:style>
  <w:style w:type="paragraph" w:styleId="List">
    <w:name w:val="List"/>
    <w:basedOn w:val="BodyText"/>
    <w:rsid w:val="00A72E4D"/>
    <w:rPr>
      <w:rFonts w:cs="Mangal"/>
    </w:rPr>
  </w:style>
  <w:style w:type="paragraph" w:customStyle="1" w:styleId="Felirat">
    <w:name w:val="Felirat"/>
    <w:basedOn w:val="Normal"/>
    <w:rsid w:val="00A72E4D"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al"/>
    <w:rsid w:val="00A72E4D"/>
    <w:pPr>
      <w:suppressLineNumbers/>
    </w:pPr>
    <w:rPr>
      <w:rFonts w:cs="Mangal"/>
    </w:rPr>
  </w:style>
  <w:style w:type="paragraph" w:styleId="Header">
    <w:name w:val="header"/>
    <w:basedOn w:val="Normal"/>
    <w:rsid w:val="00A72E4D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paragraph" w:customStyle="1" w:styleId="Tblzattartalom">
    <w:name w:val="Táblázattartalom"/>
    <w:basedOn w:val="Normal"/>
    <w:rsid w:val="00A72E4D"/>
    <w:pPr>
      <w:suppressLineNumbers/>
    </w:pPr>
  </w:style>
  <w:style w:type="paragraph" w:customStyle="1" w:styleId="Tblzatfejlc">
    <w:name w:val="Táblázatfejléc"/>
    <w:basedOn w:val="Tblzattartalom"/>
    <w:rsid w:val="00A72E4D"/>
    <w:pPr>
      <w:jc w:val="center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40C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240C1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B22ED5B5-3951-45C3-AB9D-37FFC27ECC2D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14</TotalTime>
  <Pages>1</Pages>
  <Words>144</Words>
  <Characters>995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crina</dc:creator>
  <cp:lastModifiedBy>Ultrabook</cp:lastModifiedBy>
  <cp:revision>3</cp:revision>
  <cp:lastPrinted>2016-04-13T06:57:00Z</cp:lastPrinted>
  <dcterms:created xsi:type="dcterms:W3CDTF">2017-10-26T18:05:00Z</dcterms:created>
  <dcterms:modified xsi:type="dcterms:W3CDTF">2017-10-26T18:18:00Z</dcterms:modified>
</cp:coreProperties>
</file>